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F68" w:rsidRDefault="00645F68" w:rsidP="00645F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645F68" w:rsidRDefault="00645F68" w:rsidP="00645F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Buckfast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Abbey.</w:t>
      </w:r>
    </w:p>
    <w:p w:rsidR="00645F68" w:rsidRDefault="00645F68" w:rsidP="00645F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5F68" w:rsidRDefault="00645F68" w:rsidP="00645F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3C1E" w:rsidRDefault="00B33C1E" w:rsidP="00B33C1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B33C1E" w:rsidRDefault="00B33C1E" w:rsidP="00B33C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  <w:bookmarkStart w:id="0" w:name="_GoBack"/>
      <w:bookmarkEnd w:id="0"/>
    </w:p>
    <w:p w:rsidR="00CA12A1" w:rsidRDefault="00CA12A1" w:rsidP="00CA1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CA12A1" w:rsidRDefault="00CA12A1" w:rsidP="00CA1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CA12A1" w:rsidRDefault="00CA12A1" w:rsidP="00CA1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B53F4F" w:rsidRDefault="00B53F4F" w:rsidP="00B53F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53F4F" w:rsidRDefault="00B53F4F" w:rsidP="00B53F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B53F4F" w:rsidRDefault="00B53F4F" w:rsidP="00B53F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p.81)</w:t>
      </w:r>
    </w:p>
    <w:p w:rsidR="00645F68" w:rsidRDefault="00645F68" w:rsidP="00645F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parish church of Bodmin, Cornwall.</w:t>
      </w:r>
    </w:p>
    <w:p w:rsidR="00645F68" w:rsidRDefault="00645F68" w:rsidP="00645F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</w:p>
    <w:p w:rsidR="00645F68" w:rsidRDefault="00645F68" w:rsidP="00645F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5F68" w:rsidRDefault="00645F68" w:rsidP="00645F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5F68" w:rsidRDefault="00645F68" w:rsidP="00645F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February 2016</w:t>
      </w:r>
    </w:p>
    <w:p w:rsidR="00B53F4F" w:rsidRPr="005C77A7" w:rsidRDefault="00B53F4F" w:rsidP="00645F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</w:p>
    <w:p w:rsidR="00DD5B8A" w:rsidRPr="00645F68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645F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F68" w:rsidRDefault="00645F68" w:rsidP="00564E3C">
      <w:pPr>
        <w:spacing w:after="0" w:line="240" w:lineRule="auto"/>
      </w:pPr>
      <w:r>
        <w:separator/>
      </w:r>
    </w:p>
  </w:endnote>
  <w:endnote w:type="continuationSeparator" w:id="0">
    <w:p w:rsidR="00645F68" w:rsidRDefault="00645F6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33C1E">
      <w:rPr>
        <w:rFonts w:ascii="Times New Roman" w:hAnsi="Times New Roman" w:cs="Times New Roman"/>
        <w:noProof/>
        <w:sz w:val="24"/>
        <w:szCs w:val="24"/>
      </w:rPr>
      <w:t>3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F68" w:rsidRDefault="00645F68" w:rsidP="00564E3C">
      <w:pPr>
        <w:spacing w:after="0" w:line="240" w:lineRule="auto"/>
      </w:pPr>
      <w:r>
        <w:separator/>
      </w:r>
    </w:p>
  </w:footnote>
  <w:footnote w:type="continuationSeparator" w:id="0">
    <w:p w:rsidR="00645F68" w:rsidRDefault="00645F6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F68"/>
    <w:rsid w:val="00372DC6"/>
    <w:rsid w:val="00564E3C"/>
    <w:rsid w:val="0064591D"/>
    <w:rsid w:val="00645F68"/>
    <w:rsid w:val="00B33C1E"/>
    <w:rsid w:val="00B53F4F"/>
    <w:rsid w:val="00CA12A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CD5C2"/>
  <w15:chartTrackingRefBased/>
  <w15:docId w15:val="{73307F5A-448A-48AA-893A-51C51BF42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2016-02-11T20:45:00Z</dcterms:created>
  <dcterms:modified xsi:type="dcterms:W3CDTF">2016-06-03T07:53:00Z</dcterms:modified>
</cp:coreProperties>
</file>